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927" w:rsidRDefault="00531927" w:rsidP="00531927">
      <w:pPr>
        <w:pStyle w:val="NoSpacing"/>
        <w:jc w:val="both"/>
      </w:pPr>
      <w:r>
        <w:rPr>
          <w:u w:val="single"/>
        </w:rPr>
        <w:t>Richard PALMER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531927" w:rsidRDefault="00531927" w:rsidP="00531927">
      <w:pPr>
        <w:pStyle w:val="NoSpacing"/>
        <w:jc w:val="both"/>
      </w:pPr>
      <w:r>
        <w:t>of Dover.</w:t>
      </w:r>
    </w:p>
    <w:p w:rsidR="00531927" w:rsidRDefault="00531927" w:rsidP="00531927">
      <w:pPr>
        <w:pStyle w:val="NoSpacing"/>
        <w:jc w:val="both"/>
      </w:pPr>
    </w:p>
    <w:p w:rsidR="00531927" w:rsidRDefault="00531927" w:rsidP="00531927">
      <w:pPr>
        <w:pStyle w:val="NoSpacing"/>
        <w:jc w:val="both"/>
      </w:pPr>
    </w:p>
    <w:p w:rsidR="00531927" w:rsidRPr="00B977FF" w:rsidRDefault="00531927" w:rsidP="00531927">
      <w:pPr>
        <w:pStyle w:val="NoSpacing"/>
        <w:jc w:val="both"/>
      </w:pPr>
      <w:r>
        <w:tab/>
        <w:t>1483</w:t>
      </w:r>
      <w:r>
        <w:tab/>
      </w:r>
      <w:r w:rsidRPr="00B977FF">
        <w:t>He made his Will.  (Plomer p.358)</w:t>
      </w:r>
    </w:p>
    <w:p w:rsidR="00531927" w:rsidRPr="00B977FF" w:rsidRDefault="00531927" w:rsidP="00531927">
      <w:pPr>
        <w:pStyle w:val="NoSpacing"/>
        <w:jc w:val="both"/>
      </w:pPr>
    </w:p>
    <w:p w:rsidR="00531927" w:rsidRPr="00B977FF" w:rsidRDefault="00531927" w:rsidP="00531927">
      <w:pPr>
        <w:pStyle w:val="NoSpacing"/>
        <w:jc w:val="both"/>
      </w:pPr>
    </w:p>
    <w:p w:rsidR="00531927" w:rsidRPr="004B0B90" w:rsidRDefault="00531927" w:rsidP="00531927">
      <w:pPr>
        <w:pStyle w:val="NoSpacing"/>
        <w:jc w:val="both"/>
      </w:pPr>
      <w:r>
        <w:t>17</w:t>
      </w:r>
      <w:r w:rsidRPr="00B977FF">
        <w:t xml:space="preserve"> June 2016</w:t>
      </w:r>
    </w:p>
    <w:p w:rsidR="006B2F86" w:rsidRPr="00E71FC3" w:rsidRDefault="005319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927" w:rsidRDefault="00531927" w:rsidP="00E71FC3">
      <w:pPr>
        <w:spacing w:after="0" w:line="240" w:lineRule="auto"/>
      </w:pPr>
      <w:r>
        <w:separator/>
      </w:r>
    </w:p>
  </w:endnote>
  <w:endnote w:type="continuationSeparator" w:id="0">
    <w:p w:rsidR="00531927" w:rsidRDefault="005319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927" w:rsidRDefault="00531927" w:rsidP="00E71FC3">
      <w:pPr>
        <w:spacing w:after="0" w:line="240" w:lineRule="auto"/>
      </w:pPr>
      <w:r>
        <w:separator/>
      </w:r>
    </w:p>
  </w:footnote>
  <w:footnote w:type="continuationSeparator" w:id="0">
    <w:p w:rsidR="00531927" w:rsidRDefault="005319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927"/>
    <w:rsid w:val="001A7C09"/>
    <w:rsid w:val="0053192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E851D3-CDA1-4C61-8660-2E80A770A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2016-06-18T18:57:00Z</dcterms:created>
  <dcterms:modified xsi:type="dcterms:W3CDTF">2016-06-18T18:58:00Z</dcterms:modified>
</cp:coreProperties>
</file>